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04F" w:rsidRDefault="00D4304F" w:rsidP="009D60C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D4304F" w:rsidRDefault="00D4304F" w:rsidP="009D60C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D4304F" w:rsidRPr="00986DB3" w:rsidRDefault="00D4304F" w:rsidP="00DF77C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986DB3">
        <w:rPr>
          <w:rFonts w:ascii="Times New Roman" w:hAnsi="Times New Roman"/>
          <w:b/>
          <w:sz w:val="28"/>
          <w:szCs w:val="28"/>
        </w:rPr>
        <w:t>ИТОГИ УЧЕБНЫХ ДОСТИЖЕНИЙ ОБУЧАЮЩИХМЯ</w:t>
      </w:r>
    </w:p>
    <w:p w:rsidR="00D4304F" w:rsidRPr="00986DB3" w:rsidRDefault="00D4304F" w:rsidP="00DF77C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986DB3">
        <w:rPr>
          <w:rFonts w:ascii="Times New Roman" w:hAnsi="Times New Roman"/>
          <w:b/>
          <w:sz w:val="28"/>
          <w:szCs w:val="28"/>
        </w:rPr>
        <w:t>Муниципального общеобразовательного учреждения города Джанкоя Республики Крым «Школа-гимназия №6»</w:t>
      </w:r>
    </w:p>
    <w:p w:rsidR="00D4304F" w:rsidRPr="00986DB3" w:rsidRDefault="00D4304F" w:rsidP="00DF77C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986DB3">
        <w:rPr>
          <w:rFonts w:ascii="Times New Roman" w:hAnsi="Times New Roman"/>
          <w:b/>
          <w:sz w:val="28"/>
          <w:szCs w:val="28"/>
        </w:rPr>
        <w:t>за 2 четверть ( 1 полугодие) 2019-2020 учебного года</w:t>
      </w:r>
    </w:p>
    <w:tbl>
      <w:tblPr>
        <w:tblW w:w="124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8"/>
        <w:gridCol w:w="1842"/>
        <w:gridCol w:w="1664"/>
        <w:gridCol w:w="1664"/>
        <w:gridCol w:w="1664"/>
        <w:gridCol w:w="1664"/>
        <w:gridCol w:w="1664"/>
      </w:tblGrid>
      <w:tr w:rsidR="00D4304F" w:rsidRPr="00030875" w:rsidTr="00DF77CD">
        <w:trPr>
          <w:trHeight w:val="522"/>
        </w:trPr>
        <w:tc>
          <w:tcPr>
            <w:tcW w:w="2268" w:type="dxa"/>
            <w:vMerge w:val="restart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Всего обуч-ся</w:t>
            </w:r>
          </w:p>
        </w:tc>
        <w:tc>
          <w:tcPr>
            <w:tcW w:w="1842" w:type="dxa"/>
            <w:vMerge w:val="restart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  <w:tc>
          <w:tcPr>
            <w:tcW w:w="6656" w:type="dxa"/>
            <w:gridSpan w:val="4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1664" w:type="dxa"/>
            <w:vMerge w:val="restart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</w:tr>
      <w:tr w:rsidR="00D4304F" w:rsidRPr="00030875" w:rsidTr="00DF77CD">
        <w:trPr>
          <w:trHeight w:val="521"/>
        </w:trPr>
        <w:tc>
          <w:tcPr>
            <w:tcW w:w="0" w:type="auto"/>
            <w:vMerge/>
            <w:vAlign w:val="center"/>
          </w:tcPr>
          <w:p w:rsidR="00D4304F" w:rsidRPr="00030875" w:rsidRDefault="00D43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4304F" w:rsidRPr="00030875" w:rsidRDefault="00D43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vAlign w:val="center"/>
          </w:tcPr>
          <w:p w:rsidR="00D4304F" w:rsidRPr="00030875" w:rsidRDefault="00D43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04F" w:rsidRPr="00030875" w:rsidTr="00DF77CD">
        <w:trPr>
          <w:trHeight w:val="323"/>
        </w:trPr>
        <w:tc>
          <w:tcPr>
            <w:tcW w:w="2268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0875">
              <w:rPr>
                <w:rFonts w:ascii="Times New Roman" w:hAnsi="Times New Roman"/>
                <w:sz w:val="24"/>
                <w:szCs w:val="24"/>
                <w:lang w:val="en-US"/>
              </w:rPr>
              <w:t>827</w:t>
            </w:r>
          </w:p>
        </w:tc>
        <w:tc>
          <w:tcPr>
            <w:tcW w:w="1842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30875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66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6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353</w:t>
            </w:r>
            <w:bookmarkStart w:id="0" w:name="_GoBack"/>
            <w:bookmarkEnd w:id="0"/>
          </w:p>
        </w:tc>
        <w:tc>
          <w:tcPr>
            <w:tcW w:w="166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370</w:t>
            </w:r>
          </w:p>
        </w:tc>
        <w:tc>
          <w:tcPr>
            <w:tcW w:w="166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66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4304F" w:rsidRPr="00030875" w:rsidTr="00DF77CD">
        <w:trPr>
          <w:trHeight w:val="304"/>
        </w:trPr>
        <w:tc>
          <w:tcPr>
            <w:tcW w:w="2268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304F" w:rsidRDefault="00D4304F" w:rsidP="009D60C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D4304F" w:rsidRDefault="00D4304F" w:rsidP="009D60C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D4304F" w:rsidRDefault="00D4304F" w:rsidP="009D60C9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D4304F" w:rsidRPr="009D60C9" w:rsidRDefault="00D4304F" w:rsidP="009D60C9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Итоги учебных достижений </w:t>
      </w:r>
      <w:r w:rsidRPr="009D60C9">
        <w:rPr>
          <w:rFonts w:ascii="Times New Roman" w:hAnsi="Times New Roman"/>
          <w:sz w:val="28"/>
          <w:szCs w:val="28"/>
        </w:rPr>
        <w:t>обучающихся</w:t>
      </w:r>
    </w:p>
    <w:p w:rsidR="00D4304F" w:rsidRDefault="00D4304F" w:rsidP="00EB6CA3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tbl>
      <w:tblPr>
        <w:tblW w:w="1347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29"/>
        <w:gridCol w:w="739"/>
        <w:gridCol w:w="336"/>
        <w:gridCol w:w="456"/>
        <w:gridCol w:w="576"/>
        <w:gridCol w:w="456"/>
        <w:gridCol w:w="518"/>
        <w:gridCol w:w="1210"/>
        <w:gridCol w:w="739"/>
        <w:gridCol w:w="456"/>
        <w:gridCol w:w="576"/>
        <w:gridCol w:w="576"/>
        <w:gridCol w:w="456"/>
        <w:gridCol w:w="518"/>
        <w:gridCol w:w="1391"/>
        <w:gridCol w:w="739"/>
        <w:gridCol w:w="336"/>
        <w:gridCol w:w="456"/>
        <w:gridCol w:w="456"/>
        <w:gridCol w:w="336"/>
        <w:gridCol w:w="518"/>
      </w:tblGrid>
      <w:tr w:rsidR="00D4304F" w:rsidRPr="00030875" w:rsidTr="00030875">
        <w:trPr>
          <w:trHeight w:val="353"/>
        </w:trPr>
        <w:tc>
          <w:tcPr>
            <w:tcW w:w="1629" w:type="dxa"/>
            <w:vMerge w:val="restart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Всего обуч-ся нач. шк.</w:t>
            </w:r>
          </w:p>
        </w:tc>
        <w:tc>
          <w:tcPr>
            <w:tcW w:w="739" w:type="dxa"/>
            <w:vMerge w:val="restart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  <w:tc>
          <w:tcPr>
            <w:tcW w:w="1824" w:type="dxa"/>
            <w:gridSpan w:val="4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518" w:type="dxa"/>
            <w:vMerge w:val="restart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  <w:tc>
          <w:tcPr>
            <w:tcW w:w="1210" w:type="dxa"/>
            <w:vMerge w:val="restart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Всего обуч-сяосн.шк.</w:t>
            </w:r>
          </w:p>
        </w:tc>
        <w:tc>
          <w:tcPr>
            <w:tcW w:w="739" w:type="dxa"/>
            <w:vMerge w:val="restart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  <w:tc>
          <w:tcPr>
            <w:tcW w:w="2064" w:type="dxa"/>
            <w:gridSpan w:val="4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518" w:type="dxa"/>
            <w:vMerge w:val="restart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  <w:tc>
          <w:tcPr>
            <w:tcW w:w="1391" w:type="dxa"/>
            <w:vMerge w:val="restart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Всего обуч-ся</w:t>
            </w:r>
          </w:p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ср.шк.</w:t>
            </w:r>
          </w:p>
        </w:tc>
        <w:tc>
          <w:tcPr>
            <w:tcW w:w="739" w:type="dxa"/>
            <w:vMerge w:val="restart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  <w:tc>
          <w:tcPr>
            <w:tcW w:w="1584" w:type="dxa"/>
            <w:gridSpan w:val="4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Оценки</w:t>
            </w:r>
          </w:p>
        </w:tc>
        <w:tc>
          <w:tcPr>
            <w:tcW w:w="518" w:type="dxa"/>
            <w:vMerge w:val="restart"/>
            <w:tcBorders>
              <w:bottom w:val="nil"/>
            </w:tcBorders>
          </w:tcPr>
          <w:p w:rsidR="00D4304F" w:rsidRPr="00030875" w:rsidRDefault="00D4304F" w:rsidP="00030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</w:tr>
      <w:tr w:rsidR="00D4304F" w:rsidRPr="00030875" w:rsidTr="00030875">
        <w:trPr>
          <w:trHeight w:val="877"/>
        </w:trPr>
        <w:tc>
          <w:tcPr>
            <w:tcW w:w="1629" w:type="dxa"/>
            <w:vMerge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8" w:type="dxa"/>
            <w:vMerge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8" w:type="dxa"/>
            <w:vMerge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1" w:type="dxa"/>
            <w:vMerge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9" w:type="dxa"/>
            <w:vMerge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6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8" w:type="dxa"/>
            <w:vMerge/>
            <w:tcBorders>
              <w:bottom w:val="nil"/>
            </w:tcBorders>
          </w:tcPr>
          <w:p w:rsidR="00D4304F" w:rsidRPr="00030875" w:rsidRDefault="00D4304F" w:rsidP="000308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4304F" w:rsidRPr="00030875" w:rsidTr="00030875">
        <w:trPr>
          <w:trHeight w:val="371"/>
        </w:trPr>
        <w:tc>
          <w:tcPr>
            <w:tcW w:w="1629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293</w:t>
            </w:r>
          </w:p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(104 первые классы не оцениваются)</w:t>
            </w:r>
          </w:p>
        </w:tc>
        <w:tc>
          <w:tcPr>
            <w:tcW w:w="739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336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6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76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456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18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0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443</w:t>
            </w:r>
          </w:p>
        </w:tc>
        <w:tc>
          <w:tcPr>
            <w:tcW w:w="739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4,15</w:t>
            </w:r>
          </w:p>
        </w:tc>
        <w:tc>
          <w:tcPr>
            <w:tcW w:w="456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76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236</w:t>
            </w:r>
          </w:p>
        </w:tc>
        <w:tc>
          <w:tcPr>
            <w:tcW w:w="576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456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18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91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739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336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56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36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" w:type="dxa"/>
            <w:vMerge/>
          </w:tcPr>
          <w:p w:rsidR="00D4304F" w:rsidRPr="00030875" w:rsidRDefault="00D4304F" w:rsidP="000308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4304F" w:rsidRDefault="00D4304F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4304F" w:rsidRDefault="00D4304F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4304F" w:rsidRDefault="00D4304F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4304F" w:rsidRDefault="00D4304F" w:rsidP="00856205">
      <w:pPr>
        <w:spacing w:after="0"/>
        <w:rPr>
          <w:rFonts w:ascii="Arial Narrow" w:hAnsi="Arial Narrow"/>
        </w:rPr>
      </w:pPr>
      <w:r w:rsidRPr="00AF3885">
        <w:rPr>
          <w:rFonts w:ascii="Arial Narrow" w:hAnsi="Arial Narrow"/>
          <w:b/>
        </w:rPr>
        <w:t>ПРИМЕЧАНИЕ:</w:t>
      </w:r>
      <w:r>
        <w:rPr>
          <w:rFonts w:ascii="Arial Narrow" w:hAnsi="Arial Narrow"/>
        </w:rPr>
        <w:t xml:space="preserve">  2-Б класс (классный руководитель Овсиенко Т.А.)  Михалин М. – индивидуальное обучение  Приказ №403 от 30.08.2019</w:t>
      </w:r>
    </w:p>
    <w:p w:rsidR="00D4304F" w:rsidRDefault="00D4304F" w:rsidP="00856205">
      <w:pPr>
        <w:spacing w:after="0"/>
        <w:ind w:left="708" w:firstLine="708"/>
        <w:rPr>
          <w:rFonts w:ascii="Arial Narrow" w:hAnsi="Arial Narrow"/>
        </w:rPr>
      </w:pPr>
      <w:r>
        <w:rPr>
          <w:rFonts w:ascii="Arial Narrow" w:hAnsi="Arial Narrow"/>
        </w:rPr>
        <w:t xml:space="preserve">4-Г класс (классный руководитель Буркакцкая А.Э.)  </w:t>
      </w:r>
    </w:p>
    <w:p w:rsidR="00D4304F" w:rsidRDefault="00D4304F" w:rsidP="00856205">
      <w:pPr>
        <w:pStyle w:val="ListParagraph"/>
        <w:numPr>
          <w:ilvl w:val="0"/>
          <w:numId w:val="2"/>
        </w:numPr>
        <w:spacing w:after="0"/>
        <w:ind w:left="1985"/>
        <w:contextualSpacing/>
        <w:rPr>
          <w:rFonts w:ascii="Arial Narrow" w:hAnsi="Arial Narrow"/>
        </w:rPr>
      </w:pPr>
      <w:r w:rsidRPr="00092EEB">
        <w:rPr>
          <w:rFonts w:ascii="Arial Narrow" w:hAnsi="Arial Narrow"/>
        </w:rPr>
        <w:t xml:space="preserve">Волощук К. </w:t>
      </w:r>
      <w:r>
        <w:rPr>
          <w:rFonts w:ascii="Arial Narrow" w:hAnsi="Arial Narrow"/>
        </w:rPr>
        <w:t xml:space="preserve">  </w:t>
      </w:r>
      <w:r w:rsidRPr="00092EEB">
        <w:rPr>
          <w:rFonts w:ascii="Arial Narrow" w:hAnsi="Arial Narrow"/>
        </w:rPr>
        <w:t>– надомное обучение  Приказ №446 от 06.09.2019</w:t>
      </w:r>
      <w:r>
        <w:rPr>
          <w:rFonts w:ascii="Arial Narrow" w:hAnsi="Arial Narrow"/>
        </w:rPr>
        <w:t>;</w:t>
      </w:r>
    </w:p>
    <w:p w:rsidR="00D4304F" w:rsidRDefault="00D4304F" w:rsidP="00856205">
      <w:pPr>
        <w:pStyle w:val="ListParagraph"/>
        <w:numPr>
          <w:ilvl w:val="0"/>
          <w:numId w:val="2"/>
        </w:numPr>
        <w:spacing w:after="0"/>
        <w:ind w:left="1985"/>
        <w:contextualSpacing/>
        <w:rPr>
          <w:rFonts w:ascii="Arial Narrow" w:hAnsi="Arial Narrow"/>
        </w:rPr>
      </w:pPr>
      <w:r>
        <w:rPr>
          <w:rFonts w:ascii="Arial Narrow" w:hAnsi="Arial Narrow"/>
        </w:rPr>
        <w:t>Фатихова Р. – ЗПР Приказ №404-1 от 30.08.2019</w:t>
      </w:r>
    </w:p>
    <w:p w:rsidR="00D4304F" w:rsidRDefault="00D4304F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4304F" w:rsidRDefault="00D4304F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4304F" w:rsidRDefault="00D4304F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4304F" w:rsidRDefault="00D4304F" w:rsidP="00EB6CA3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D4304F" w:rsidRPr="00986DB3" w:rsidRDefault="00D4304F" w:rsidP="00DF77CD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986DB3">
        <w:rPr>
          <w:rFonts w:ascii="Times New Roman" w:hAnsi="Times New Roman"/>
          <w:b/>
          <w:sz w:val="28"/>
          <w:szCs w:val="28"/>
        </w:rPr>
        <w:t>РЕЗУЛЬТАТИВНОСТЬ ОБУЧЕНИЯ ПО УЧЕБНЫМ ПРЕДМЕТАМ (1-4 кл.)</w:t>
      </w:r>
    </w:p>
    <w:p w:rsidR="00D4304F" w:rsidRPr="00986DB3" w:rsidRDefault="00D4304F" w:rsidP="00DF77C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986DB3">
        <w:rPr>
          <w:rFonts w:ascii="Times New Roman" w:hAnsi="Times New Roman"/>
          <w:b/>
          <w:sz w:val="28"/>
          <w:szCs w:val="28"/>
        </w:rPr>
        <w:t>Муниципального общеобразовательного учреждения города Джанкоя Республики Крым «Школа-гимназия «№6»</w:t>
      </w:r>
    </w:p>
    <w:p w:rsidR="00D4304F" w:rsidRPr="00986DB3" w:rsidRDefault="00D4304F" w:rsidP="00DF77C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986DB3">
        <w:rPr>
          <w:rFonts w:ascii="Times New Roman" w:hAnsi="Times New Roman"/>
          <w:b/>
          <w:sz w:val="28"/>
          <w:szCs w:val="28"/>
        </w:rPr>
        <w:t>за  2 четверть ( 1 полугодие) 2019-2020 учебного года</w:t>
      </w:r>
    </w:p>
    <w:p w:rsidR="00D4304F" w:rsidRDefault="00D4304F" w:rsidP="009D60C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2-4 кл.</w:t>
      </w:r>
    </w:p>
    <w:tbl>
      <w:tblPr>
        <w:tblW w:w="1517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3"/>
        <w:gridCol w:w="2392"/>
        <w:gridCol w:w="1105"/>
        <w:gridCol w:w="1103"/>
        <w:gridCol w:w="1103"/>
        <w:gridCol w:w="1103"/>
        <w:gridCol w:w="1103"/>
        <w:gridCol w:w="1103"/>
        <w:gridCol w:w="1103"/>
        <w:gridCol w:w="1103"/>
        <w:gridCol w:w="1103"/>
        <w:gridCol w:w="1155"/>
        <w:gridCol w:w="1106"/>
      </w:tblGrid>
      <w:tr w:rsidR="00D4304F" w:rsidRPr="00030875" w:rsidTr="00030875">
        <w:trPr>
          <w:trHeight w:val="298"/>
        </w:trPr>
        <w:tc>
          <w:tcPr>
            <w:tcW w:w="593" w:type="dxa"/>
            <w:vMerge w:val="restart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392" w:type="dxa"/>
            <w:vMerge w:val="restart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1105" w:type="dxa"/>
            <w:vMerge w:val="restart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Кол-во обуч-ся</w:t>
            </w:r>
          </w:p>
        </w:tc>
        <w:tc>
          <w:tcPr>
            <w:tcW w:w="2206" w:type="dxa"/>
            <w:gridSpan w:val="2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06" w:type="dxa"/>
            <w:gridSpan w:val="2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6" w:type="dxa"/>
            <w:gridSpan w:val="2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06" w:type="dxa"/>
            <w:gridSpan w:val="2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5" w:type="dxa"/>
            <w:vMerge w:val="restart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Качество знаний  (%)</w:t>
            </w:r>
          </w:p>
        </w:tc>
        <w:tc>
          <w:tcPr>
            <w:tcW w:w="1106" w:type="dxa"/>
            <w:vMerge w:val="restart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Ср.б.</w:t>
            </w:r>
          </w:p>
        </w:tc>
      </w:tr>
      <w:tr w:rsidR="00D4304F" w:rsidRPr="00030875" w:rsidTr="00030875">
        <w:trPr>
          <w:trHeight w:val="159"/>
        </w:trPr>
        <w:tc>
          <w:tcPr>
            <w:tcW w:w="593" w:type="dxa"/>
            <w:vMerge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Merge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10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0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10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0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10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0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10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55" w:type="dxa"/>
            <w:vMerge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vMerge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304F" w:rsidRPr="00030875" w:rsidTr="00030875">
        <w:trPr>
          <w:trHeight w:val="315"/>
        </w:trPr>
        <w:tc>
          <w:tcPr>
            <w:tcW w:w="59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392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105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030875">
              <w:rPr>
                <w:rFonts w:ascii="Arial Narrow" w:hAnsi="Arial Narrow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51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17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166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57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76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1155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83</w:t>
            </w:r>
          </w:p>
        </w:tc>
        <w:tc>
          <w:tcPr>
            <w:tcW w:w="1106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4,1</w:t>
            </w:r>
          </w:p>
        </w:tc>
      </w:tr>
      <w:tr w:rsidR="00D4304F" w:rsidRPr="00030875" w:rsidTr="00030875">
        <w:trPr>
          <w:trHeight w:val="315"/>
        </w:trPr>
        <w:tc>
          <w:tcPr>
            <w:tcW w:w="59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92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Литерат.чт</w:t>
            </w:r>
          </w:p>
        </w:tc>
        <w:tc>
          <w:tcPr>
            <w:tcW w:w="1105" w:type="dxa"/>
          </w:tcPr>
          <w:p w:rsidR="00D4304F" w:rsidRPr="00030875" w:rsidRDefault="00D4304F" w:rsidP="00030875">
            <w:pPr>
              <w:spacing w:after="0" w:line="240" w:lineRule="auto"/>
              <w:jc w:val="center"/>
            </w:pPr>
            <w:r w:rsidRPr="00030875">
              <w:rPr>
                <w:rFonts w:ascii="Arial Narrow" w:hAnsi="Arial Narrow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17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119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41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157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53</w:t>
            </w:r>
          </w:p>
        </w:tc>
        <w:tc>
          <w:tcPr>
            <w:tcW w:w="1155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94</w:t>
            </w:r>
          </w:p>
        </w:tc>
        <w:tc>
          <w:tcPr>
            <w:tcW w:w="1106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4,5</w:t>
            </w:r>
          </w:p>
        </w:tc>
      </w:tr>
      <w:tr w:rsidR="00D4304F" w:rsidRPr="00030875" w:rsidTr="00030875">
        <w:trPr>
          <w:trHeight w:val="315"/>
        </w:trPr>
        <w:tc>
          <w:tcPr>
            <w:tcW w:w="59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92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Англ.язык</w:t>
            </w:r>
          </w:p>
        </w:tc>
        <w:tc>
          <w:tcPr>
            <w:tcW w:w="1105" w:type="dxa"/>
          </w:tcPr>
          <w:p w:rsidR="00D4304F" w:rsidRPr="00030875" w:rsidRDefault="00D4304F" w:rsidP="00030875">
            <w:pPr>
              <w:spacing w:after="0" w:line="240" w:lineRule="auto"/>
              <w:jc w:val="center"/>
            </w:pPr>
            <w:r w:rsidRPr="00030875">
              <w:rPr>
                <w:rFonts w:ascii="Arial Narrow" w:hAnsi="Arial Narrow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29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119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41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144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49</w:t>
            </w:r>
          </w:p>
        </w:tc>
        <w:tc>
          <w:tcPr>
            <w:tcW w:w="1155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90</w:t>
            </w:r>
          </w:p>
        </w:tc>
        <w:tc>
          <w:tcPr>
            <w:tcW w:w="1106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4,4</w:t>
            </w:r>
          </w:p>
        </w:tc>
      </w:tr>
      <w:tr w:rsidR="00D4304F" w:rsidRPr="00030875" w:rsidTr="00030875">
        <w:trPr>
          <w:trHeight w:val="315"/>
        </w:trPr>
        <w:tc>
          <w:tcPr>
            <w:tcW w:w="59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92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105" w:type="dxa"/>
          </w:tcPr>
          <w:p w:rsidR="00D4304F" w:rsidRPr="00030875" w:rsidRDefault="00D4304F" w:rsidP="00030875">
            <w:pPr>
              <w:spacing w:after="0" w:line="240" w:lineRule="auto"/>
              <w:jc w:val="center"/>
            </w:pPr>
            <w:r w:rsidRPr="00030875">
              <w:rPr>
                <w:rFonts w:ascii="Arial Narrow" w:hAnsi="Arial Narrow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45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15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155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53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93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32</w:t>
            </w:r>
          </w:p>
        </w:tc>
        <w:tc>
          <w:tcPr>
            <w:tcW w:w="1155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85</w:t>
            </w:r>
          </w:p>
        </w:tc>
        <w:tc>
          <w:tcPr>
            <w:tcW w:w="1106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4,1</w:t>
            </w:r>
          </w:p>
        </w:tc>
      </w:tr>
      <w:tr w:rsidR="00D4304F" w:rsidRPr="00030875" w:rsidTr="00030875">
        <w:trPr>
          <w:trHeight w:val="315"/>
        </w:trPr>
        <w:tc>
          <w:tcPr>
            <w:tcW w:w="59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92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1105" w:type="dxa"/>
          </w:tcPr>
          <w:p w:rsidR="00D4304F" w:rsidRPr="00030875" w:rsidRDefault="00D4304F" w:rsidP="00030875">
            <w:pPr>
              <w:spacing w:after="0" w:line="240" w:lineRule="auto"/>
              <w:jc w:val="center"/>
            </w:pPr>
            <w:r w:rsidRPr="00030875">
              <w:rPr>
                <w:rFonts w:ascii="Arial Narrow" w:hAnsi="Arial Narrow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33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11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161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55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34</w:t>
            </w:r>
          </w:p>
        </w:tc>
        <w:tc>
          <w:tcPr>
            <w:tcW w:w="1155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89</w:t>
            </w:r>
          </w:p>
        </w:tc>
        <w:tc>
          <w:tcPr>
            <w:tcW w:w="1106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4,2</w:t>
            </w:r>
          </w:p>
        </w:tc>
      </w:tr>
      <w:tr w:rsidR="00D4304F" w:rsidRPr="00030875" w:rsidTr="00030875">
        <w:trPr>
          <w:trHeight w:val="315"/>
        </w:trPr>
        <w:tc>
          <w:tcPr>
            <w:tcW w:w="59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92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ИЗО</w:t>
            </w:r>
          </w:p>
        </w:tc>
        <w:tc>
          <w:tcPr>
            <w:tcW w:w="1105" w:type="dxa"/>
          </w:tcPr>
          <w:p w:rsidR="00D4304F" w:rsidRPr="00030875" w:rsidRDefault="00D4304F" w:rsidP="00030875">
            <w:pPr>
              <w:spacing w:after="0" w:line="240" w:lineRule="auto"/>
              <w:jc w:val="center"/>
            </w:pPr>
            <w:r w:rsidRPr="00030875">
              <w:rPr>
                <w:rFonts w:ascii="Arial Narrow" w:hAnsi="Arial Narrow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45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15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244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83</w:t>
            </w:r>
          </w:p>
        </w:tc>
        <w:tc>
          <w:tcPr>
            <w:tcW w:w="1155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1106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4,8</w:t>
            </w:r>
          </w:p>
        </w:tc>
      </w:tr>
      <w:tr w:rsidR="00D4304F" w:rsidRPr="00030875" w:rsidTr="00030875">
        <w:trPr>
          <w:trHeight w:val="315"/>
        </w:trPr>
        <w:tc>
          <w:tcPr>
            <w:tcW w:w="59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92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1105" w:type="dxa"/>
          </w:tcPr>
          <w:p w:rsidR="00D4304F" w:rsidRPr="00030875" w:rsidRDefault="00D4304F" w:rsidP="00030875">
            <w:pPr>
              <w:spacing w:after="0" w:line="240" w:lineRule="auto"/>
              <w:jc w:val="center"/>
            </w:pPr>
            <w:r w:rsidRPr="00030875">
              <w:rPr>
                <w:rFonts w:ascii="Arial Narrow" w:hAnsi="Arial Narrow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31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261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89</w:t>
            </w:r>
          </w:p>
        </w:tc>
        <w:tc>
          <w:tcPr>
            <w:tcW w:w="1155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99</w:t>
            </w:r>
          </w:p>
        </w:tc>
        <w:tc>
          <w:tcPr>
            <w:tcW w:w="1106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4,9</w:t>
            </w:r>
          </w:p>
        </w:tc>
      </w:tr>
      <w:tr w:rsidR="00D4304F" w:rsidRPr="00030875" w:rsidTr="00030875">
        <w:trPr>
          <w:trHeight w:val="315"/>
        </w:trPr>
        <w:tc>
          <w:tcPr>
            <w:tcW w:w="59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92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1105" w:type="dxa"/>
          </w:tcPr>
          <w:p w:rsidR="00D4304F" w:rsidRPr="00030875" w:rsidRDefault="00D4304F" w:rsidP="00030875">
            <w:pPr>
              <w:spacing w:after="0" w:line="240" w:lineRule="auto"/>
              <w:jc w:val="center"/>
            </w:pPr>
            <w:r w:rsidRPr="00030875">
              <w:rPr>
                <w:rFonts w:ascii="Arial Narrow" w:hAnsi="Arial Narrow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84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29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202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69</w:t>
            </w:r>
          </w:p>
        </w:tc>
        <w:tc>
          <w:tcPr>
            <w:tcW w:w="1155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98</w:t>
            </w:r>
          </w:p>
        </w:tc>
        <w:tc>
          <w:tcPr>
            <w:tcW w:w="1106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4,7</w:t>
            </w:r>
          </w:p>
        </w:tc>
      </w:tr>
      <w:tr w:rsidR="00D4304F" w:rsidRPr="00030875" w:rsidTr="00030875">
        <w:trPr>
          <w:trHeight w:val="315"/>
        </w:trPr>
        <w:tc>
          <w:tcPr>
            <w:tcW w:w="59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92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05" w:type="dxa"/>
          </w:tcPr>
          <w:p w:rsidR="00D4304F" w:rsidRPr="00030875" w:rsidRDefault="00D4304F" w:rsidP="00030875">
            <w:pPr>
              <w:spacing w:after="0" w:line="240" w:lineRule="auto"/>
              <w:jc w:val="center"/>
            </w:pPr>
            <w:r w:rsidRPr="00030875">
              <w:rPr>
                <w:rFonts w:ascii="Arial Narrow" w:hAnsi="Arial Narrow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117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40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169</w:t>
            </w:r>
          </w:p>
        </w:tc>
        <w:tc>
          <w:tcPr>
            <w:tcW w:w="1103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58</w:t>
            </w:r>
          </w:p>
        </w:tc>
        <w:tc>
          <w:tcPr>
            <w:tcW w:w="1155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98</w:t>
            </w:r>
          </w:p>
        </w:tc>
        <w:tc>
          <w:tcPr>
            <w:tcW w:w="1106" w:type="dxa"/>
            <w:vAlign w:val="center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30875">
              <w:rPr>
                <w:rFonts w:ascii="Arial Narrow" w:hAnsi="Arial Narrow"/>
                <w:sz w:val="24"/>
                <w:szCs w:val="24"/>
              </w:rPr>
              <w:t>4,6</w:t>
            </w:r>
          </w:p>
        </w:tc>
      </w:tr>
      <w:tr w:rsidR="00D4304F" w:rsidRPr="00030875" w:rsidTr="00030875">
        <w:trPr>
          <w:trHeight w:val="315"/>
        </w:trPr>
        <w:tc>
          <w:tcPr>
            <w:tcW w:w="59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92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Другие*</w:t>
            </w:r>
          </w:p>
        </w:tc>
        <w:tc>
          <w:tcPr>
            <w:tcW w:w="1105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</w:tcPr>
          <w:p w:rsidR="00D4304F" w:rsidRPr="00030875" w:rsidRDefault="00D4304F" w:rsidP="009D60C9">
            <w:pPr>
              <w:pStyle w:val="NoSpacing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304F" w:rsidRPr="00030875" w:rsidTr="00030875">
        <w:trPr>
          <w:trHeight w:val="315"/>
        </w:trPr>
        <w:tc>
          <w:tcPr>
            <w:tcW w:w="593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color w:val="000000"/>
                <w:sz w:val="24"/>
                <w:szCs w:val="24"/>
              </w:rPr>
              <w:t>4,5</w:t>
            </w:r>
          </w:p>
        </w:tc>
      </w:tr>
    </w:tbl>
    <w:p w:rsidR="00D4304F" w:rsidRDefault="00D4304F" w:rsidP="00CB21E2">
      <w:pPr>
        <w:pStyle w:val="NoSpacing"/>
        <w:rPr>
          <w:rFonts w:ascii="Times New Roman" w:hAnsi="Times New Roman"/>
          <w:sz w:val="24"/>
          <w:szCs w:val="24"/>
        </w:rPr>
      </w:pPr>
    </w:p>
    <w:p w:rsidR="00D4304F" w:rsidRDefault="00D4304F" w:rsidP="00CB21E2">
      <w:pPr>
        <w:pStyle w:val="NoSpacing"/>
        <w:rPr>
          <w:rFonts w:ascii="Arial Narrow" w:hAnsi="Arial Narrow"/>
        </w:rPr>
      </w:pPr>
    </w:p>
    <w:p w:rsidR="00D4304F" w:rsidRDefault="00D4304F" w:rsidP="00CB21E2">
      <w:pPr>
        <w:pStyle w:val="NoSpacing"/>
        <w:rPr>
          <w:rFonts w:ascii="Arial Narrow" w:hAnsi="Arial Narrow"/>
        </w:rPr>
      </w:pPr>
    </w:p>
    <w:p w:rsidR="00D4304F" w:rsidRDefault="00D4304F" w:rsidP="00CB21E2">
      <w:pPr>
        <w:pStyle w:val="NoSpacing"/>
        <w:rPr>
          <w:rFonts w:ascii="Arial Narrow" w:hAnsi="Arial Narrow"/>
        </w:rPr>
      </w:pPr>
    </w:p>
    <w:p w:rsidR="00D4304F" w:rsidRPr="00986DB3" w:rsidRDefault="00D4304F" w:rsidP="00B51D3C">
      <w:pPr>
        <w:pStyle w:val="NoSpacing"/>
        <w:rPr>
          <w:rFonts w:ascii="Times New Roman" w:hAnsi="Times New Roman"/>
          <w:b/>
          <w:sz w:val="28"/>
          <w:szCs w:val="28"/>
        </w:rPr>
      </w:pPr>
      <w:r w:rsidRPr="00986DB3">
        <w:rPr>
          <w:rFonts w:ascii="Times New Roman" w:hAnsi="Times New Roman"/>
          <w:b/>
          <w:sz w:val="28"/>
          <w:szCs w:val="28"/>
        </w:rPr>
        <w:t xml:space="preserve">                                        РЕЗУЛЬТАТИВНОСТЬ ОБУЧЕНИЯ ПО УЧЕБНЫМ ПРЕДМЕТАМ (5-9 кл.)</w:t>
      </w:r>
    </w:p>
    <w:p w:rsidR="00D4304F" w:rsidRPr="00986DB3" w:rsidRDefault="00D4304F" w:rsidP="00B51D3C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986DB3">
        <w:rPr>
          <w:rFonts w:ascii="Times New Roman" w:hAnsi="Times New Roman"/>
          <w:b/>
          <w:sz w:val="28"/>
          <w:szCs w:val="28"/>
        </w:rPr>
        <w:t>Муниципального общеобразовательного учреждения  «Школа-гимназия №6»</w:t>
      </w:r>
    </w:p>
    <w:p w:rsidR="00D4304F" w:rsidRDefault="00D4304F" w:rsidP="00B51D3C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 четверть 2019-2020 учебного года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2288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314"/>
        <w:gridCol w:w="1134"/>
        <w:gridCol w:w="1275"/>
        <w:gridCol w:w="1276"/>
      </w:tblGrid>
      <w:tr w:rsidR="00D4304F" w:rsidRPr="00030875" w:rsidTr="00030875">
        <w:trPr>
          <w:trHeight w:val="310"/>
        </w:trPr>
        <w:tc>
          <w:tcPr>
            <w:tcW w:w="567" w:type="dxa"/>
            <w:vMerge w:val="restart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88" w:type="dxa"/>
            <w:vMerge w:val="restart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056" w:type="dxa"/>
            <w:vMerge w:val="restart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Кол-во обуч-ся</w:t>
            </w:r>
          </w:p>
        </w:tc>
        <w:tc>
          <w:tcPr>
            <w:tcW w:w="1056" w:type="dxa"/>
            <w:vMerge w:val="restart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  <w:tc>
          <w:tcPr>
            <w:tcW w:w="2112" w:type="dxa"/>
            <w:gridSpan w:val="2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2" w:type="dxa"/>
            <w:gridSpan w:val="2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2" w:type="dxa"/>
            <w:gridSpan w:val="2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48" w:type="dxa"/>
            <w:gridSpan w:val="2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Merge w:val="restart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1276" w:type="dxa"/>
            <w:vMerge w:val="restart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</w:tr>
      <w:tr w:rsidR="00D4304F" w:rsidRPr="00030875" w:rsidTr="00030875">
        <w:trPr>
          <w:trHeight w:val="310"/>
        </w:trPr>
        <w:tc>
          <w:tcPr>
            <w:tcW w:w="0" w:type="auto"/>
            <w:vMerge/>
            <w:vAlign w:val="center"/>
          </w:tcPr>
          <w:p w:rsidR="00D4304F" w:rsidRPr="00030875" w:rsidRDefault="00D4304F" w:rsidP="00030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4304F" w:rsidRPr="00030875" w:rsidRDefault="00D4304F" w:rsidP="00030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4304F" w:rsidRPr="00030875" w:rsidRDefault="00D4304F" w:rsidP="00030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4304F" w:rsidRPr="00030875" w:rsidRDefault="00D4304F" w:rsidP="00030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Merge/>
            <w:vAlign w:val="center"/>
          </w:tcPr>
          <w:p w:rsidR="00D4304F" w:rsidRPr="00030875" w:rsidRDefault="00D4304F" w:rsidP="00030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4304F" w:rsidRPr="00030875" w:rsidRDefault="00D4304F" w:rsidP="00030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04F" w:rsidRPr="00030875" w:rsidTr="00030875">
        <w:tc>
          <w:tcPr>
            <w:tcW w:w="567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Русский яз.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443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0,45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209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31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27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3,77</w:t>
            </w:r>
          </w:p>
        </w:tc>
      </w:tr>
      <w:tr w:rsidR="00D4304F" w:rsidRPr="00030875" w:rsidTr="00030875">
        <w:tc>
          <w:tcPr>
            <w:tcW w:w="567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88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443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0,45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 xml:space="preserve">    16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241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31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13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75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27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4,12</w:t>
            </w:r>
          </w:p>
        </w:tc>
      </w:tr>
      <w:tr w:rsidR="00D4304F" w:rsidRPr="00030875" w:rsidTr="00030875">
        <w:tc>
          <w:tcPr>
            <w:tcW w:w="567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88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Англ.яз.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439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31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13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27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4304F" w:rsidRPr="00030875" w:rsidTr="00030875">
        <w:tc>
          <w:tcPr>
            <w:tcW w:w="567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88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31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75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27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D4304F" w:rsidRPr="00030875" w:rsidTr="00030875">
        <w:tc>
          <w:tcPr>
            <w:tcW w:w="567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88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 xml:space="preserve">Алгебра 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294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 xml:space="preserve">     44</w:t>
            </w:r>
          </w:p>
        </w:tc>
        <w:tc>
          <w:tcPr>
            <w:tcW w:w="131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D4304F" w:rsidRPr="00030875" w:rsidTr="00030875">
        <w:tc>
          <w:tcPr>
            <w:tcW w:w="567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88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294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31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D4304F" w:rsidRPr="00030875" w:rsidTr="00030875">
        <w:tc>
          <w:tcPr>
            <w:tcW w:w="567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88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31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13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5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4,13</w:t>
            </w:r>
          </w:p>
        </w:tc>
      </w:tr>
      <w:tr w:rsidR="00D4304F" w:rsidRPr="00030875" w:rsidTr="00030875">
        <w:tc>
          <w:tcPr>
            <w:tcW w:w="567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88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375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31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113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275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27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4,27</w:t>
            </w:r>
          </w:p>
        </w:tc>
      </w:tr>
      <w:tr w:rsidR="00D4304F" w:rsidRPr="00030875" w:rsidTr="00030875">
        <w:tc>
          <w:tcPr>
            <w:tcW w:w="567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88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443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222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1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13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75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3,87</w:t>
            </w:r>
          </w:p>
        </w:tc>
      </w:tr>
      <w:tr w:rsidR="00D4304F" w:rsidRPr="00030875" w:rsidTr="00030875">
        <w:tc>
          <w:tcPr>
            <w:tcW w:w="567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88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443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259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31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113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27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4,11</w:t>
            </w:r>
          </w:p>
        </w:tc>
      </w:tr>
      <w:tr w:rsidR="00D4304F" w:rsidRPr="00030875" w:rsidTr="00030875">
        <w:tc>
          <w:tcPr>
            <w:tcW w:w="567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88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294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31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3.87</w:t>
            </w:r>
          </w:p>
        </w:tc>
      </w:tr>
      <w:tr w:rsidR="00D4304F" w:rsidRPr="00030875" w:rsidTr="00030875">
        <w:tc>
          <w:tcPr>
            <w:tcW w:w="567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88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31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27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3,89</w:t>
            </w:r>
          </w:p>
        </w:tc>
      </w:tr>
      <w:tr w:rsidR="00D4304F" w:rsidRPr="00030875" w:rsidTr="00030875">
        <w:tc>
          <w:tcPr>
            <w:tcW w:w="567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88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31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13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4,03</w:t>
            </w:r>
          </w:p>
        </w:tc>
      </w:tr>
      <w:tr w:rsidR="00D4304F" w:rsidRPr="00030875" w:rsidTr="00030875">
        <w:tc>
          <w:tcPr>
            <w:tcW w:w="567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88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348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31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113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27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4,34</w:t>
            </w:r>
          </w:p>
        </w:tc>
      </w:tr>
      <w:tr w:rsidR="00D4304F" w:rsidRPr="00030875" w:rsidTr="00030875">
        <w:tc>
          <w:tcPr>
            <w:tcW w:w="567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88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ИЗО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261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31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113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75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27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4,53</w:t>
            </w:r>
          </w:p>
        </w:tc>
      </w:tr>
      <w:tr w:rsidR="00D4304F" w:rsidRPr="00030875" w:rsidTr="00030875">
        <w:tc>
          <w:tcPr>
            <w:tcW w:w="567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88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Физич. культура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443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31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113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275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27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D4304F" w:rsidRPr="00030875" w:rsidTr="00030875">
        <w:tc>
          <w:tcPr>
            <w:tcW w:w="567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88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348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1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284</w:t>
            </w:r>
          </w:p>
        </w:tc>
        <w:tc>
          <w:tcPr>
            <w:tcW w:w="113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275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27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4,78</w:t>
            </w:r>
          </w:p>
        </w:tc>
      </w:tr>
      <w:tr w:rsidR="00D4304F" w:rsidRPr="00030875" w:rsidTr="00030875">
        <w:tc>
          <w:tcPr>
            <w:tcW w:w="567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88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31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13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5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27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4,49</w:t>
            </w:r>
          </w:p>
        </w:tc>
      </w:tr>
      <w:tr w:rsidR="00D4304F" w:rsidRPr="00030875" w:rsidTr="00030875">
        <w:tc>
          <w:tcPr>
            <w:tcW w:w="567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88" w:type="dxa"/>
          </w:tcPr>
          <w:p w:rsidR="00D4304F" w:rsidRPr="00030875" w:rsidRDefault="00D4304F" w:rsidP="00030875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ОДНКНР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5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1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75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4304F" w:rsidRPr="00030875" w:rsidRDefault="00D4304F" w:rsidP="000308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4,75</w:t>
            </w:r>
          </w:p>
        </w:tc>
      </w:tr>
    </w:tbl>
    <w:p w:rsidR="00D4304F" w:rsidRDefault="00D4304F" w:rsidP="00B51D3C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Самойлова Наталья – индивидуальное обучение, Приказ  №467 от 20. 09.2019.</w:t>
      </w:r>
    </w:p>
    <w:p w:rsidR="00D4304F" w:rsidRDefault="00D4304F" w:rsidP="00B51D3C">
      <w:pPr>
        <w:pStyle w:val="NoSpacing"/>
        <w:rPr>
          <w:rFonts w:ascii="Times New Roman" w:hAnsi="Times New Roman"/>
          <w:sz w:val="24"/>
          <w:szCs w:val="24"/>
        </w:rPr>
      </w:pPr>
    </w:p>
    <w:p w:rsidR="00D4304F" w:rsidRDefault="00D4304F" w:rsidP="00CB21E2">
      <w:pPr>
        <w:pStyle w:val="NoSpacing"/>
        <w:rPr>
          <w:rFonts w:ascii="Arial Narrow" w:hAnsi="Arial Narrow"/>
        </w:rPr>
      </w:pPr>
    </w:p>
    <w:p w:rsidR="00D4304F" w:rsidRDefault="00D4304F" w:rsidP="00CB21E2">
      <w:pPr>
        <w:pStyle w:val="NoSpacing"/>
        <w:rPr>
          <w:rFonts w:ascii="Arial Narrow" w:hAnsi="Arial Narrow"/>
        </w:rPr>
      </w:pPr>
    </w:p>
    <w:p w:rsidR="00D4304F" w:rsidRDefault="00D4304F" w:rsidP="00CB21E2">
      <w:pPr>
        <w:pStyle w:val="NoSpacing"/>
        <w:rPr>
          <w:rFonts w:ascii="Arial Narrow" w:hAnsi="Arial Narrow"/>
        </w:rPr>
      </w:pPr>
    </w:p>
    <w:p w:rsidR="00D4304F" w:rsidRDefault="00D4304F" w:rsidP="00CB21E2">
      <w:pPr>
        <w:pStyle w:val="NoSpacing"/>
        <w:rPr>
          <w:rFonts w:ascii="Arial Narrow" w:hAnsi="Arial Narrow"/>
        </w:rPr>
      </w:pPr>
    </w:p>
    <w:p w:rsidR="00D4304F" w:rsidRDefault="00D4304F" w:rsidP="00CB21E2">
      <w:pPr>
        <w:pStyle w:val="NoSpacing"/>
        <w:rPr>
          <w:rFonts w:ascii="Arial Narrow" w:hAnsi="Arial Narrow"/>
        </w:rPr>
      </w:pPr>
    </w:p>
    <w:p w:rsidR="00D4304F" w:rsidRDefault="00D4304F" w:rsidP="00CB21E2">
      <w:pPr>
        <w:pStyle w:val="NoSpacing"/>
        <w:rPr>
          <w:rFonts w:ascii="Arial Narrow" w:hAnsi="Arial Narrow"/>
        </w:rPr>
      </w:pPr>
    </w:p>
    <w:p w:rsidR="00D4304F" w:rsidRDefault="00D4304F" w:rsidP="00CB21E2">
      <w:pPr>
        <w:pStyle w:val="NoSpacing"/>
        <w:rPr>
          <w:rFonts w:ascii="Arial Narrow" w:hAnsi="Arial Narrow"/>
        </w:rPr>
      </w:pPr>
    </w:p>
    <w:p w:rsidR="00D4304F" w:rsidRPr="00986DB3" w:rsidRDefault="00D4304F" w:rsidP="00DF77CD">
      <w:pPr>
        <w:pStyle w:val="NoSpacing"/>
        <w:rPr>
          <w:rFonts w:ascii="Times New Roman" w:hAnsi="Times New Roman"/>
          <w:b/>
          <w:sz w:val="28"/>
          <w:szCs w:val="28"/>
        </w:rPr>
      </w:pPr>
      <w:bookmarkStart w:id="1" w:name="_Hlk28243865"/>
      <w:r w:rsidRPr="00986DB3">
        <w:rPr>
          <w:rFonts w:ascii="Times New Roman" w:hAnsi="Times New Roman"/>
          <w:b/>
          <w:sz w:val="28"/>
          <w:szCs w:val="28"/>
        </w:rPr>
        <w:t xml:space="preserve">                                   РЕЗУЛЬТАТИВНОСТЬ ОБУЧЕНИЯ ПО УЧЕБНЫМ ПРЕДМЕТАМ (10-11 кл.)</w:t>
      </w:r>
    </w:p>
    <w:p w:rsidR="00D4304F" w:rsidRDefault="00D4304F" w:rsidP="00DF77CD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общеобразовательного учреждения города Джанкоя Республики Крым «Школа-гимназия «№6»</w:t>
      </w:r>
    </w:p>
    <w:p w:rsidR="00D4304F" w:rsidRDefault="00D4304F" w:rsidP="00DF77CD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 2 четверть ( 1 полугодие) 2019-2020 учебного года</w:t>
      </w:r>
    </w:p>
    <w:tbl>
      <w:tblPr>
        <w:tblW w:w="163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1"/>
        <w:gridCol w:w="2288"/>
        <w:gridCol w:w="1056"/>
        <w:gridCol w:w="1056"/>
        <w:gridCol w:w="1056"/>
        <w:gridCol w:w="1056"/>
        <w:gridCol w:w="1056"/>
        <w:gridCol w:w="1056"/>
        <w:gridCol w:w="1056"/>
        <w:gridCol w:w="1056"/>
        <w:gridCol w:w="1314"/>
        <w:gridCol w:w="1134"/>
        <w:gridCol w:w="1275"/>
        <w:gridCol w:w="1021"/>
      </w:tblGrid>
      <w:tr w:rsidR="00D4304F" w:rsidRPr="00030875" w:rsidTr="00DF77CD">
        <w:trPr>
          <w:trHeight w:val="310"/>
        </w:trPr>
        <w:tc>
          <w:tcPr>
            <w:tcW w:w="851" w:type="dxa"/>
            <w:vMerge w:val="restart"/>
          </w:tcPr>
          <w:bookmarkEnd w:id="1"/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88" w:type="dxa"/>
            <w:vMerge w:val="restart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056" w:type="dxa"/>
            <w:vMerge w:val="restart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Кол-во обуч-ся</w:t>
            </w:r>
          </w:p>
        </w:tc>
        <w:tc>
          <w:tcPr>
            <w:tcW w:w="1056" w:type="dxa"/>
            <w:vMerge w:val="restart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н/а</w:t>
            </w:r>
          </w:p>
        </w:tc>
        <w:tc>
          <w:tcPr>
            <w:tcW w:w="2112" w:type="dxa"/>
            <w:gridSpan w:val="2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2" w:type="dxa"/>
            <w:gridSpan w:val="2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2" w:type="dxa"/>
            <w:gridSpan w:val="2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48" w:type="dxa"/>
            <w:gridSpan w:val="2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Merge w:val="restart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1021" w:type="dxa"/>
            <w:vMerge w:val="restart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Ср.б.</w:t>
            </w:r>
          </w:p>
        </w:tc>
      </w:tr>
      <w:tr w:rsidR="00D4304F" w:rsidRPr="00030875" w:rsidTr="00DF77CD">
        <w:trPr>
          <w:trHeight w:val="310"/>
        </w:trPr>
        <w:tc>
          <w:tcPr>
            <w:tcW w:w="0" w:type="auto"/>
            <w:vMerge/>
            <w:vAlign w:val="center"/>
          </w:tcPr>
          <w:p w:rsidR="00D4304F" w:rsidRPr="00030875" w:rsidRDefault="00D43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4304F" w:rsidRPr="00030875" w:rsidRDefault="00D43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4304F" w:rsidRPr="00030875" w:rsidRDefault="00D43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4304F" w:rsidRPr="00030875" w:rsidRDefault="00D43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0" w:type="auto"/>
            <w:vMerge/>
            <w:vAlign w:val="center"/>
          </w:tcPr>
          <w:p w:rsidR="00D4304F" w:rsidRPr="00030875" w:rsidRDefault="00D43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4304F" w:rsidRPr="00030875" w:rsidRDefault="00D430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04F" w:rsidRPr="00030875" w:rsidTr="00DF77CD">
        <w:tc>
          <w:tcPr>
            <w:tcW w:w="851" w:type="dxa"/>
          </w:tcPr>
          <w:p w:rsidR="00D4304F" w:rsidRPr="00030875" w:rsidRDefault="00D4304F" w:rsidP="00DF77CD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</w:tcPr>
          <w:p w:rsidR="00D4304F" w:rsidRPr="00030875" w:rsidRDefault="00D4304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Русский яз.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31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021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4304F" w:rsidRPr="00030875" w:rsidTr="00DF77CD">
        <w:tc>
          <w:tcPr>
            <w:tcW w:w="851" w:type="dxa"/>
          </w:tcPr>
          <w:p w:rsidR="00D4304F" w:rsidRPr="00030875" w:rsidRDefault="00D4304F" w:rsidP="00DF77CD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</w:tcPr>
          <w:p w:rsidR="00D4304F" w:rsidRPr="00030875" w:rsidRDefault="00D4304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31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5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021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</w:tr>
      <w:tr w:rsidR="00D4304F" w:rsidRPr="00030875" w:rsidTr="00DF77CD">
        <w:tc>
          <w:tcPr>
            <w:tcW w:w="851" w:type="dxa"/>
          </w:tcPr>
          <w:p w:rsidR="00D4304F" w:rsidRPr="00030875" w:rsidRDefault="00D4304F" w:rsidP="00DF77CD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</w:tcPr>
          <w:p w:rsidR="00D4304F" w:rsidRPr="00030875" w:rsidRDefault="00D4304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Англ.яз.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31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021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</w:tr>
      <w:tr w:rsidR="00D4304F" w:rsidRPr="00030875" w:rsidTr="00DF77CD">
        <w:tc>
          <w:tcPr>
            <w:tcW w:w="851" w:type="dxa"/>
          </w:tcPr>
          <w:p w:rsidR="00D4304F" w:rsidRPr="00030875" w:rsidRDefault="00D4304F" w:rsidP="00DF77CD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</w:tcPr>
          <w:p w:rsidR="00D4304F" w:rsidRPr="00030875" w:rsidRDefault="00D4304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 xml:space="preserve">Алгебра 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31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021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4304F" w:rsidRPr="00030875" w:rsidTr="00DF77CD">
        <w:tc>
          <w:tcPr>
            <w:tcW w:w="851" w:type="dxa"/>
          </w:tcPr>
          <w:p w:rsidR="00D4304F" w:rsidRPr="00030875" w:rsidRDefault="00D4304F" w:rsidP="00DF77CD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</w:tcPr>
          <w:p w:rsidR="00D4304F" w:rsidRPr="00030875" w:rsidRDefault="00D4304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31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75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21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D4304F" w:rsidRPr="00030875" w:rsidTr="00DF77CD">
        <w:tc>
          <w:tcPr>
            <w:tcW w:w="851" w:type="dxa"/>
          </w:tcPr>
          <w:p w:rsidR="00D4304F" w:rsidRPr="00030875" w:rsidRDefault="00D4304F" w:rsidP="00DF77CD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</w:tcPr>
          <w:p w:rsidR="00D4304F" w:rsidRPr="00030875" w:rsidRDefault="00D4304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31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21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D4304F" w:rsidRPr="00030875" w:rsidTr="00DF77CD">
        <w:tc>
          <w:tcPr>
            <w:tcW w:w="851" w:type="dxa"/>
          </w:tcPr>
          <w:p w:rsidR="00D4304F" w:rsidRPr="00030875" w:rsidRDefault="00D4304F" w:rsidP="00DF77CD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</w:tcPr>
          <w:p w:rsidR="00D4304F" w:rsidRPr="00030875" w:rsidRDefault="00D4304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31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21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D4304F" w:rsidRPr="00030875" w:rsidTr="00DF77CD">
        <w:tc>
          <w:tcPr>
            <w:tcW w:w="851" w:type="dxa"/>
          </w:tcPr>
          <w:p w:rsidR="00D4304F" w:rsidRPr="00030875" w:rsidRDefault="00D4304F" w:rsidP="00DF77CD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</w:tcPr>
          <w:p w:rsidR="00D4304F" w:rsidRPr="00030875" w:rsidRDefault="00D4304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Обществознание ( включая экономику и право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31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21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D4304F" w:rsidRPr="00030875" w:rsidTr="00DF77CD">
        <w:tc>
          <w:tcPr>
            <w:tcW w:w="851" w:type="dxa"/>
          </w:tcPr>
          <w:p w:rsidR="00D4304F" w:rsidRPr="00030875" w:rsidRDefault="00D4304F" w:rsidP="00DF77CD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</w:tcPr>
          <w:p w:rsidR="00D4304F" w:rsidRPr="00030875" w:rsidRDefault="00D4304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31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021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D4304F" w:rsidRPr="00030875" w:rsidTr="00DF77CD">
        <w:tc>
          <w:tcPr>
            <w:tcW w:w="851" w:type="dxa"/>
          </w:tcPr>
          <w:p w:rsidR="00D4304F" w:rsidRPr="00030875" w:rsidRDefault="00D4304F" w:rsidP="00DF77CD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</w:tcPr>
          <w:p w:rsidR="00D4304F" w:rsidRPr="00030875" w:rsidRDefault="00D4304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31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75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021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4304F" w:rsidRPr="00030875" w:rsidTr="00DF77CD">
        <w:tc>
          <w:tcPr>
            <w:tcW w:w="851" w:type="dxa"/>
          </w:tcPr>
          <w:p w:rsidR="00D4304F" w:rsidRPr="00030875" w:rsidRDefault="00D4304F" w:rsidP="00DF77CD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</w:tcPr>
          <w:p w:rsidR="00D4304F" w:rsidRPr="00030875" w:rsidRDefault="00D4304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31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021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D4304F" w:rsidRPr="00030875" w:rsidTr="00DF77CD">
        <w:tc>
          <w:tcPr>
            <w:tcW w:w="851" w:type="dxa"/>
          </w:tcPr>
          <w:p w:rsidR="00D4304F" w:rsidRPr="00030875" w:rsidRDefault="00D4304F" w:rsidP="00DF77CD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</w:tcPr>
          <w:p w:rsidR="00D4304F" w:rsidRPr="00030875" w:rsidRDefault="00D4304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31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021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D4304F" w:rsidRPr="00030875" w:rsidTr="00DF77CD">
        <w:tc>
          <w:tcPr>
            <w:tcW w:w="851" w:type="dxa"/>
          </w:tcPr>
          <w:p w:rsidR="00D4304F" w:rsidRPr="00030875" w:rsidRDefault="00D4304F" w:rsidP="00DF77CD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</w:tcPr>
          <w:p w:rsidR="00D4304F" w:rsidRPr="00030875" w:rsidRDefault="00D4304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31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75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021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</w:tr>
      <w:tr w:rsidR="00D4304F" w:rsidRPr="00030875" w:rsidTr="00DF77CD">
        <w:tc>
          <w:tcPr>
            <w:tcW w:w="851" w:type="dxa"/>
          </w:tcPr>
          <w:p w:rsidR="00D4304F" w:rsidRPr="00030875" w:rsidRDefault="00D4304F" w:rsidP="00DF77CD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</w:tcPr>
          <w:p w:rsidR="00D4304F" w:rsidRPr="00030875" w:rsidRDefault="00D4304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Физич. культура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31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75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021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</w:tr>
      <w:tr w:rsidR="00D4304F" w:rsidRPr="00030875" w:rsidTr="00DF77CD">
        <w:tc>
          <w:tcPr>
            <w:tcW w:w="851" w:type="dxa"/>
          </w:tcPr>
          <w:p w:rsidR="00D4304F" w:rsidRPr="00030875" w:rsidRDefault="00D4304F" w:rsidP="00DF77CD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</w:tcPr>
          <w:p w:rsidR="00D4304F" w:rsidRPr="00030875" w:rsidRDefault="00D4304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31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275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21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</w:tr>
      <w:tr w:rsidR="00D4304F" w:rsidRPr="00030875" w:rsidTr="00DF77CD">
        <w:tc>
          <w:tcPr>
            <w:tcW w:w="851" w:type="dxa"/>
          </w:tcPr>
          <w:p w:rsidR="00D4304F" w:rsidRPr="00030875" w:rsidRDefault="00D4304F" w:rsidP="00DF77CD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</w:tcPr>
          <w:p w:rsidR="00D4304F" w:rsidRPr="00030875" w:rsidRDefault="00D4304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ОБЖ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31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13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275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0875">
              <w:rPr>
                <w:rFonts w:ascii="Times New Roman" w:hAnsi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1021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30875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</w:tr>
      <w:tr w:rsidR="00D4304F" w:rsidRPr="00030875" w:rsidTr="00DF77CD">
        <w:tc>
          <w:tcPr>
            <w:tcW w:w="851" w:type="dxa"/>
          </w:tcPr>
          <w:p w:rsidR="00D4304F" w:rsidRPr="00030875" w:rsidRDefault="00D4304F" w:rsidP="00DF77CD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</w:tcPr>
          <w:p w:rsidR="00D4304F" w:rsidRPr="00030875" w:rsidRDefault="00D4304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МХК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31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275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021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</w:tr>
      <w:tr w:rsidR="00D4304F" w:rsidRPr="00030875" w:rsidTr="00DF77CD">
        <w:tc>
          <w:tcPr>
            <w:tcW w:w="851" w:type="dxa"/>
          </w:tcPr>
          <w:p w:rsidR="00D4304F" w:rsidRPr="00030875" w:rsidRDefault="00D4304F" w:rsidP="00DF77CD">
            <w:pPr>
              <w:pStyle w:val="NoSpacing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</w:tcPr>
          <w:p w:rsidR="00D4304F" w:rsidRPr="00030875" w:rsidRDefault="00D4304F">
            <w:pPr>
              <w:pStyle w:val="NoSpacing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Астрономия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56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31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021" w:type="dxa"/>
          </w:tcPr>
          <w:p w:rsidR="00D4304F" w:rsidRPr="00030875" w:rsidRDefault="00D4304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0875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</w:tr>
    </w:tbl>
    <w:p w:rsidR="00D4304F" w:rsidRDefault="00D4304F" w:rsidP="00DF77CD">
      <w:pPr>
        <w:pStyle w:val="NoSpacing"/>
        <w:rPr>
          <w:rFonts w:ascii="Times New Roman" w:hAnsi="Times New Roman"/>
          <w:sz w:val="24"/>
          <w:szCs w:val="24"/>
        </w:rPr>
      </w:pPr>
    </w:p>
    <w:p w:rsidR="00D4304F" w:rsidRPr="001257EC" w:rsidRDefault="00D4304F" w:rsidP="00CB21E2">
      <w:pPr>
        <w:pStyle w:val="NoSpacing"/>
        <w:rPr>
          <w:rFonts w:ascii="Arial Narrow" w:hAnsi="Arial Narrow"/>
        </w:rPr>
      </w:pPr>
    </w:p>
    <w:sectPr w:rsidR="00D4304F" w:rsidRPr="001257EC" w:rsidSect="00EB6CA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C402CB"/>
    <w:multiLevelType w:val="hybridMultilevel"/>
    <w:tmpl w:val="B0F89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DE351B"/>
    <w:multiLevelType w:val="hybridMultilevel"/>
    <w:tmpl w:val="1B1092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B22139D"/>
    <w:multiLevelType w:val="hybridMultilevel"/>
    <w:tmpl w:val="A03A5100"/>
    <w:lvl w:ilvl="0" w:tplc="51BABB3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5026"/>
    <w:rsid w:val="00030875"/>
    <w:rsid w:val="00037763"/>
    <w:rsid w:val="00092EEB"/>
    <w:rsid w:val="000D3A92"/>
    <w:rsid w:val="0010007E"/>
    <w:rsid w:val="001257EC"/>
    <w:rsid w:val="001375C7"/>
    <w:rsid w:val="001B1CB1"/>
    <w:rsid w:val="003E62E2"/>
    <w:rsid w:val="00400CB1"/>
    <w:rsid w:val="004162E2"/>
    <w:rsid w:val="00457AB4"/>
    <w:rsid w:val="004756E1"/>
    <w:rsid w:val="004F4905"/>
    <w:rsid w:val="0050240F"/>
    <w:rsid w:val="00530F48"/>
    <w:rsid w:val="00612EE0"/>
    <w:rsid w:val="00635706"/>
    <w:rsid w:val="00644D26"/>
    <w:rsid w:val="006C0FC0"/>
    <w:rsid w:val="00836CEC"/>
    <w:rsid w:val="00845026"/>
    <w:rsid w:val="00856205"/>
    <w:rsid w:val="008D6544"/>
    <w:rsid w:val="008D6698"/>
    <w:rsid w:val="00971E7B"/>
    <w:rsid w:val="00986DB3"/>
    <w:rsid w:val="009D60C9"/>
    <w:rsid w:val="00A40256"/>
    <w:rsid w:val="00AE5369"/>
    <w:rsid w:val="00AF3885"/>
    <w:rsid w:val="00B51D3C"/>
    <w:rsid w:val="00BB63F2"/>
    <w:rsid w:val="00C266B9"/>
    <w:rsid w:val="00CB21E2"/>
    <w:rsid w:val="00D4304F"/>
    <w:rsid w:val="00D54FE0"/>
    <w:rsid w:val="00DA144D"/>
    <w:rsid w:val="00DE3AFE"/>
    <w:rsid w:val="00DF77CD"/>
    <w:rsid w:val="00E20592"/>
    <w:rsid w:val="00E31D56"/>
    <w:rsid w:val="00E57792"/>
    <w:rsid w:val="00EB6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44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B6CA3"/>
    <w:rPr>
      <w:lang w:eastAsia="en-US"/>
    </w:rPr>
  </w:style>
  <w:style w:type="table" w:styleId="TableGrid">
    <w:name w:val="Table Grid"/>
    <w:basedOn w:val="TableNormal"/>
    <w:uiPriority w:val="99"/>
    <w:rsid w:val="00EB6C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562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56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629</Words>
  <Characters>3590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ИТОГИ УЧЕБНЫХ ДОСТИЖЕНИЙ ОБУЧАЮЩИХМЯ</dc:title>
  <dc:subject/>
  <dc:creator>User-s</dc:creator>
  <cp:keywords/>
  <dc:description/>
  <cp:lastModifiedBy>User</cp:lastModifiedBy>
  <cp:revision>2</cp:revision>
  <cp:lastPrinted>2019-10-29T21:25:00Z</cp:lastPrinted>
  <dcterms:created xsi:type="dcterms:W3CDTF">2020-02-08T10:39:00Z</dcterms:created>
  <dcterms:modified xsi:type="dcterms:W3CDTF">2020-02-08T10:39:00Z</dcterms:modified>
</cp:coreProperties>
</file>